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1A701845" w:rsidR="00063289" w:rsidRPr="001C55D1" w:rsidRDefault="00FC0547" w:rsidP="00257739">
            <w:r>
              <w:rPr>
                <w:rFonts w:cs="Arial"/>
                <w:sz w:val="22"/>
              </w:rPr>
              <w:t>20-670-023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417CEA6A" w:rsidR="00063289" w:rsidRPr="001C55D1" w:rsidRDefault="00FC0547" w:rsidP="00FC0547">
            <w:r w:rsidRPr="00FC0547">
              <w:rPr>
                <w:rFonts w:cs="Arial"/>
                <w:sz w:val="22"/>
              </w:rPr>
              <w:t>Lieferung und Montage von Spielgeräten auf Spielplätzen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11CC1322" w:rsidR="00063289" w:rsidRPr="001C55D1" w:rsidRDefault="00FC0547" w:rsidP="00FC0547">
            <w:r w:rsidRPr="00FC0547">
              <w:rPr>
                <w:rFonts w:cs="Arial"/>
                <w:sz w:val="22"/>
              </w:rPr>
              <w:t>Montage von Spielgeräten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32C7472A" w:rsidR="00063289" w:rsidRPr="00063289" w:rsidRDefault="00FC0547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7265E847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FC0547">
              <w:rPr>
                <w:u w:val="single"/>
              </w:rPr>
              <w:t>02.09.2026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1A49942C" w:rsidR="00063289" w:rsidRPr="00063289" w:rsidRDefault="00FC0547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3AFCCB87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FC0547">
              <w:rPr>
                <w:u w:val="single"/>
              </w:rPr>
              <w:t>15.10.2026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60987DE5" w:rsidR="00492759" w:rsidRPr="00063289" w:rsidRDefault="00FC0547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194681DC" w:rsidR="00492759" w:rsidRPr="00063289" w:rsidRDefault="00FC0547" w:rsidP="00492759">
            <w:pPr>
              <w:jc w:val="left"/>
            </w:pPr>
            <w:r>
              <w:t>0,25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6C10F61A" w:rsidR="00F26BD7" w:rsidRPr="00063289" w:rsidRDefault="00FC0547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5FCBA42F" w:rsidR="00F26BD7" w:rsidRPr="00063289" w:rsidRDefault="00FC0547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06EC3" w14:textId="77777777" w:rsidR="004E2A6D" w:rsidRDefault="004E2A6D">
      <w:r>
        <w:separator/>
      </w:r>
    </w:p>
    <w:p w14:paraId="4DD5E7B6" w14:textId="77777777" w:rsidR="004E2A6D" w:rsidRDefault="004E2A6D"/>
    <w:p w14:paraId="222705CA" w14:textId="77777777" w:rsidR="004E2A6D" w:rsidRDefault="004E2A6D"/>
    <w:p w14:paraId="4E15D399" w14:textId="77777777" w:rsidR="004E2A6D" w:rsidRDefault="004E2A6D"/>
  </w:endnote>
  <w:endnote w:type="continuationSeparator" w:id="0">
    <w:p w14:paraId="21DD3C66" w14:textId="77777777" w:rsidR="004E2A6D" w:rsidRDefault="004E2A6D">
      <w:r>
        <w:continuationSeparator/>
      </w:r>
    </w:p>
    <w:p w14:paraId="3F62C742" w14:textId="77777777" w:rsidR="004E2A6D" w:rsidRDefault="004E2A6D"/>
    <w:p w14:paraId="4B82FD47" w14:textId="77777777" w:rsidR="004E2A6D" w:rsidRDefault="004E2A6D"/>
    <w:p w14:paraId="7B3B5F83" w14:textId="77777777" w:rsidR="004E2A6D" w:rsidRDefault="004E2A6D"/>
  </w:endnote>
  <w:endnote w:type="continuationNotice" w:id="1">
    <w:p w14:paraId="42FA7088" w14:textId="77777777" w:rsidR="004E2A6D" w:rsidRDefault="004E2A6D"/>
    <w:p w14:paraId="1CBBE960" w14:textId="77777777" w:rsidR="004E2A6D" w:rsidRDefault="004E2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95B3" w14:textId="77777777" w:rsidR="004E2A6D" w:rsidRDefault="004E2A6D">
      <w:r>
        <w:separator/>
      </w:r>
    </w:p>
    <w:p w14:paraId="3782E060" w14:textId="77777777" w:rsidR="004E2A6D" w:rsidRDefault="004E2A6D"/>
    <w:p w14:paraId="32E68F61" w14:textId="77777777" w:rsidR="004E2A6D" w:rsidRDefault="004E2A6D"/>
    <w:p w14:paraId="5217412C" w14:textId="77777777" w:rsidR="004E2A6D" w:rsidRDefault="004E2A6D"/>
  </w:footnote>
  <w:footnote w:type="continuationSeparator" w:id="0">
    <w:p w14:paraId="72E27F14" w14:textId="77777777" w:rsidR="004E2A6D" w:rsidRDefault="004E2A6D">
      <w:r>
        <w:continuationSeparator/>
      </w:r>
    </w:p>
    <w:p w14:paraId="7632216A" w14:textId="77777777" w:rsidR="004E2A6D" w:rsidRDefault="004E2A6D"/>
    <w:p w14:paraId="7C38E926" w14:textId="77777777" w:rsidR="004E2A6D" w:rsidRDefault="004E2A6D"/>
    <w:p w14:paraId="2E554A92" w14:textId="77777777" w:rsidR="004E2A6D" w:rsidRDefault="004E2A6D"/>
  </w:footnote>
  <w:footnote w:type="continuationNotice" w:id="1">
    <w:p w14:paraId="2AEA8D77" w14:textId="77777777" w:rsidR="004E2A6D" w:rsidRDefault="004E2A6D"/>
    <w:p w14:paraId="0341E6E0" w14:textId="77777777" w:rsidR="004E2A6D" w:rsidRDefault="004E2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2A6D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1477A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547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675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Hübner, Nike (Stadt Emsdetten)</cp:lastModifiedBy>
  <cp:revision>7</cp:revision>
  <cp:lastPrinted>2013-07-26T08:22:00Z</cp:lastPrinted>
  <dcterms:created xsi:type="dcterms:W3CDTF">2021-03-02T09:47:00Z</dcterms:created>
  <dcterms:modified xsi:type="dcterms:W3CDTF">2026-06-18T09:48:00Z</dcterms:modified>
</cp:coreProperties>
</file>